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B76" w:rsidRDefault="00DE1B76" w:rsidP="00DE1B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JAKSON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E1B76" w:rsidRDefault="00DE1B76" w:rsidP="00DE1B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Great </w:t>
      </w:r>
      <w:proofErr w:type="spellStart"/>
      <w:r>
        <w:rPr>
          <w:rFonts w:ascii="Times New Roman" w:hAnsi="Times New Roman" w:cs="Times New Roman"/>
          <w:sz w:val="24"/>
          <w:szCs w:val="24"/>
        </w:rPr>
        <w:t>Gonerby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DE1B76" w:rsidRDefault="00DE1B76" w:rsidP="00DE1B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1B76" w:rsidRDefault="00DE1B76" w:rsidP="00DE1B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1B76" w:rsidRDefault="00DE1B76" w:rsidP="00DE1B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Ancaster,</w:t>
      </w:r>
    </w:p>
    <w:p w:rsidR="00DE1B76" w:rsidRDefault="00DE1B76" w:rsidP="00DE1B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Lincolnshire, into lands 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Etton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E1B76" w:rsidRDefault="00DE1B76" w:rsidP="00DE1B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24-42)</w:t>
      </w:r>
    </w:p>
    <w:p w:rsidR="00DE1B76" w:rsidRDefault="00DE1B76" w:rsidP="00DE1B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1B76" w:rsidRDefault="00DE1B76" w:rsidP="00DE1B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1B76" w:rsidRPr="00363232" w:rsidRDefault="00DE1B76" w:rsidP="00DE1B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2016</w:t>
      </w:r>
    </w:p>
    <w:p w:rsidR="006B2F86" w:rsidRPr="00DE1B76" w:rsidRDefault="00DE1B7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E1B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B76" w:rsidRDefault="00DE1B76" w:rsidP="00E71FC3">
      <w:pPr>
        <w:spacing w:after="0" w:line="240" w:lineRule="auto"/>
      </w:pPr>
      <w:r>
        <w:separator/>
      </w:r>
    </w:p>
  </w:endnote>
  <w:endnote w:type="continuationSeparator" w:id="0">
    <w:p w:rsidR="00DE1B76" w:rsidRDefault="00DE1B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B76" w:rsidRDefault="00DE1B76" w:rsidP="00E71FC3">
      <w:pPr>
        <w:spacing w:after="0" w:line="240" w:lineRule="auto"/>
      </w:pPr>
      <w:r>
        <w:separator/>
      </w:r>
    </w:p>
  </w:footnote>
  <w:footnote w:type="continuationSeparator" w:id="0">
    <w:p w:rsidR="00DE1B76" w:rsidRDefault="00DE1B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B76"/>
    <w:rsid w:val="00AB52E8"/>
    <w:rsid w:val="00B16D3F"/>
    <w:rsid w:val="00DE1B7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D699F"/>
  <w15:chartTrackingRefBased/>
  <w15:docId w15:val="{B00AB3C5-DDC3-4740-8344-0FAD445C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2016-03-07T21:24:00Z</dcterms:created>
  <dcterms:modified xsi:type="dcterms:W3CDTF">2016-03-07T21:24:00Z</dcterms:modified>
</cp:coreProperties>
</file>